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CAD" w:rsidRDefault="00274CAD" w:rsidP="00274CAD">
      <w:pPr>
        <w:pStyle w:val="NoSpacing"/>
        <w:tabs>
          <w:tab w:val="left" w:pos="720"/>
        </w:tabs>
        <w:jc w:val="both"/>
      </w:pPr>
      <w:r>
        <w:rPr>
          <w:u w:val="single"/>
        </w:rPr>
        <w:t>Nicholas RABET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274CAD" w:rsidRDefault="00274CAD" w:rsidP="00274CA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274CAD" w:rsidRDefault="00274CAD" w:rsidP="00274CAD">
      <w:pPr>
        <w:pStyle w:val="NoSpacing"/>
        <w:tabs>
          <w:tab w:val="left" w:pos="720"/>
        </w:tabs>
        <w:jc w:val="both"/>
      </w:pPr>
    </w:p>
    <w:p w:rsidR="00274CAD" w:rsidRDefault="00274CAD" w:rsidP="00274CAD">
      <w:pPr>
        <w:pStyle w:val="NoSpacing"/>
        <w:tabs>
          <w:tab w:val="left" w:pos="720"/>
        </w:tabs>
        <w:jc w:val="both"/>
      </w:pPr>
    </w:p>
    <w:p w:rsidR="00274CAD" w:rsidRDefault="00274CAD" w:rsidP="00274CAD">
      <w:pPr>
        <w:pStyle w:val="NoSpacing"/>
        <w:jc w:val="both"/>
      </w:pPr>
      <w:r>
        <w:tab/>
        <w:t>1497</w:t>
      </w:r>
      <w:r>
        <w:tab/>
        <w:t>He made his Will.   (Plomer p.392)</w:t>
      </w:r>
    </w:p>
    <w:p w:rsidR="00274CAD" w:rsidRDefault="00274CAD" w:rsidP="00274CAD">
      <w:pPr>
        <w:pStyle w:val="NoSpacing"/>
        <w:jc w:val="both"/>
      </w:pPr>
    </w:p>
    <w:p w:rsidR="00274CAD" w:rsidRDefault="00274CAD" w:rsidP="00274CAD">
      <w:pPr>
        <w:pStyle w:val="NoSpacing"/>
        <w:jc w:val="both"/>
      </w:pPr>
    </w:p>
    <w:p w:rsidR="00274CAD" w:rsidRDefault="00274CAD" w:rsidP="00274CAD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274C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AD" w:rsidRDefault="00274CAD" w:rsidP="00E71FC3">
      <w:pPr>
        <w:spacing w:after="0" w:line="240" w:lineRule="auto"/>
      </w:pPr>
      <w:r>
        <w:separator/>
      </w:r>
    </w:p>
  </w:endnote>
  <w:endnote w:type="continuationSeparator" w:id="0">
    <w:p w:rsidR="00274CAD" w:rsidRDefault="00274C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AD" w:rsidRDefault="00274CAD" w:rsidP="00E71FC3">
      <w:pPr>
        <w:spacing w:after="0" w:line="240" w:lineRule="auto"/>
      </w:pPr>
      <w:r>
        <w:separator/>
      </w:r>
    </w:p>
  </w:footnote>
  <w:footnote w:type="continuationSeparator" w:id="0">
    <w:p w:rsidR="00274CAD" w:rsidRDefault="00274C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CAD"/>
    <w:rsid w:val="001A7C09"/>
    <w:rsid w:val="00274CA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C4CDD-5F57-4B2C-BBFC-027D9FA6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2016-07-25T21:49:00Z</dcterms:created>
  <dcterms:modified xsi:type="dcterms:W3CDTF">2016-07-25T21:50:00Z</dcterms:modified>
</cp:coreProperties>
</file>